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酒吧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我要开酒吧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1、我要开酒吧申请表单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599464F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5BAE5CC5"/>
    <w:rsid w:val="60505D52"/>
    <w:rsid w:val="61767EA3"/>
    <w:rsid w:val="628D3774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08E1BDCC9C1F4B13A5FA81268CD30BE0</vt:lpwstr>
  </property>
</Properties>
</file>